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49D" w:rsidRDefault="0005549D" w:rsidP="00857CB9">
      <w:pPr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Приложение № 6</w:t>
      </w:r>
      <w:r>
        <w:rPr>
          <w:rFonts w:ascii="Verdana" w:hAnsi="Verdana"/>
          <w:color w:val="000000"/>
          <w:sz w:val="18"/>
          <w:szCs w:val="18"/>
        </w:rPr>
        <w:br/>
        <w:t xml:space="preserve">към </w:t>
      </w:r>
      <w:r w:rsidRPr="004B3CA8">
        <w:rPr>
          <w:rFonts w:ascii="Verdana" w:hAnsi="Verdana"/>
          <w:sz w:val="18"/>
          <w:szCs w:val="18"/>
        </w:rPr>
        <w:t>чл. 18, ал. 2</w:t>
      </w:r>
    </w:p>
    <w:tbl>
      <w:tblPr>
        <w:tblW w:w="10260" w:type="dxa"/>
        <w:tblInd w:w="-540" w:type="dxa"/>
        <w:tblCellMar>
          <w:left w:w="0" w:type="dxa"/>
          <w:right w:w="0" w:type="dxa"/>
        </w:tblCellMar>
        <w:tblLook w:val="00A0"/>
      </w:tblPr>
      <w:tblGrid>
        <w:gridCol w:w="10260"/>
      </w:tblGrid>
      <w:tr w:rsidR="0005549D" w:rsidTr="008D4839">
        <w:tc>
          <w:tcPr>
            <w:tcW w:w="10260" w:type="dxa"/>
          </w:tcPr>
          <w:p w:rsidR="0005549D" w:rsidRPr="004B3CA8" w:rsidRDefault="0005549D" w:rsidP="00857CB9">
            <w:pPr>
              <w:jc w:val="center"/>
              <w:rPr>
                <w:b/>
                <w:color w:val="000000"/>
                <w:lang w:val="ru-RU"/>
              </w:rPr>
            </w:pPr>
          </w:p>
          <w:p w:rsidR="0005549D" w:rsidRPr="004B3CA8" w:rsidRDefault="0005549D" w:rsidP="00857CB9">
            <w:pPr>
              <w:jc w:val="center"/>
              <w:rPr>
                <w:b/>
                <w:color w:val="000000"/>
                <w:lang w:val="ru-RU"/>
              </w:rPr>
            </w:pPr>
          </w:p>
          <w:p w:rsidR="0005549D" w:rsidRPr="004B3CA8" w:rsidRDefault="0005549D" w:rsidP="00857CB9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</w:rPr>
              <w:t>СПРАВКА</w:t>
            </w:r>
            <w:r>
              <w:rPr>
                <w:b/>
                <w:color w:val="000000"/>
              </w:rPr>
              <w:br/>
              <w:t>ЗА ПРОФЕСИОНАЛНАТА И ЕЗИКОВАТА КВАЛИФИКАЦИЯ НА ЗАЕТИТЕ ЛИЦА В МЯСТО ЗА НАСТАНЯВАНЕ</w:t>
            </w:r>
          </w:p>
          <w:p w:rsidR="0005549D" w:rsidRPr="004B3CA8" w:rsidRDefault="0005549D" w:rsidP="00857CB9">
            <w:pPr>
              <w:jc w:val="center"/>
              <w:rPr>
                <w:b/>
                <w:color w:val="000000"/>
                <w:lang w:val="ru-RU"/>
              </w:rPr>
            </w:pPr>
          </w:p>
          <w:p w:rsidR="0005549D" w:rsidRPr="004B3CA8" w:rsidRDefault="0005549D" w:rsidP="00857CB9">
            <w:pPr>
              <w:jc w:val="center"/>
              <w:rPr>
                <w:color w:val="000000"/>
                <w:lang w:val="ru-RU"/>
              </w:rPr>
            </w:pPr>
          </w:p>
        </w:tc>
      </w:tr>
    </w:tbl>
    <w:p w:rsidR="0005549D" w:rsidRDefault="0005549D" w:rsidP="00857CB9">
      <w:pPr>
        <w:rPr>
          <w:rFonts w:ascii="Verdana" w:hAnsi="Verdana"/>
          <w:vanish/>
          <w:color w:val="000000"/>
          <w:sz w:val="18"/>
          <w:szCs w:val="18"/>
        </w:rPr>
      </w:pPr>
    </w:p>
    <w:tbl>
      <w:tblPr>
        <w:tblW w:w="10156" w:type="dxa"/>
        <w:tblInd w:w="-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3168"/>
        <w:gridCol w:w="537"/>
        <w:gridCol w:w="650"/>
        <w:gridCol w:w="568"/>
        <w:gridCol w:w="528"/>
        <w:gridCol w:w="734"/>
        <w:gridCol w:w="867"/>
        <w:gridCol w:w="1254"/>
        <w:gridCol w:w="707"/>
        <w:gridCol w:w="578"/>
        <w:gridCol w:w="565"/>
      </w:tblGrid>
      <w:tr w:rsidR="0005549D" w:rsidTr="00857CB9">
        <w:tc>
          <w:tcPr>
            <w:tcW w:w="0" w:type="auto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Длъжност</w:t>
            </w:r>
          </w:p>
        </w:tc>
        <w:tc>
          <w:tcPr>
            <w:tcW w:w="0" w:type="auto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Брой</w:t>
            </w:r>
          </w:p>
          <w:p w:rsidR="0005549D" w:rsidRDefault="0005549D" w:rsidP="00857C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лица</w:t>
            </w:r>
          </w:p>
        </w:tc>
        <w:tc>
          <w:tcPr>
            <w:tcW w:w="0" w:type="auto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Езикова квалификация</w:t>
            </w:r>
          </w:p>
        </w:tc>
      </w:tr>
      <w:tr w:rsidR="0005549D" w:rsidTr="00857CB9">
        <w:tc>
          <w:tcPr>
            <w:tcW w:w="0" w:type="auto"/>
            <w:vMerge/>
            <w:vAlign w:val="center"/>
          </w:tcPr>
          <w:p w:rsidR="0005549D" w:rsidRDefault="0005549D" w:rsidP="00857CB9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:rsidR="0005549D" w:rsidRDefault="0005549D" w:rsidP="00857CB9">
            <w:pPr>
              <w:rPr>
                <w:color w:val="000000"/>
              </w:rPr>
            </w:pPr>
          </w:p>
        </w:tc>
        <w:tc>
          <w:tcPr>
            <w:tcW w:w="0" w:type="auto"/>
          </w:tcPr>
          <w:p w:rsidR="0005549D" w:rsidRDefault="0005549D" w:rsidP="00857C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висше</w:t>
            </w:r>
          </w:p>
        </w:tc>
        <w:tc>
          <w:tcPr>
            <w:tcW w:w="0" w:type="auto"/>
            <w:gridSpan w:val="2"/>
          </w:tcPr>
          <w:p w:rsidR="0005549D" w:rsidRDefault="0005549D" w:rsidP="00857C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средно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специално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5549D" w:rsidRDefault="0005549D" w:rsidP="00857C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средно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5549D" w:rsidRDefault="0005549D" w:rsidP="00857C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5549D" w:rsidRDefault="0005549D" w:rsidP="00857C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квал. и преквал. курсове и/или стаж за управителя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5549D" w:rsidRDefault="0005549D" w:rsidP="00857C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 два чужди езика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5549D" w:rsidRDefault="0005549D" w:rsidP="00857C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 един чужд език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5549D" w:rsidRDefault="0005549D" w:rsidP="00857C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без чужд</w:t>
            </w:r>
          </w:p>
          <w:p w:rsidR="0005549D" w:rsidRDefault="0005549D" w:rsidP="00857C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език</w:t>
            </w:r>
          </w:p>
        </w:tc>
      </w:tr>
      <w:tr w:rsidR="0005549D" w:rsidTr="00857CB9">
        <w:tc>
          <w:tcPr>
            <w:tcW w:w="0" w:type="auto"/>
            <w:vAlign w:val="center"/>
          </w:tcPr>
          <w:p w:rsidR="0005549D" w:rsidRDefault="0005549D" w:rsidP="00857CB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Управител на обекта</w:t>
            </w:r>
          </w:p>
        </w:tc>
        <w:tc>
          <w:tcPr>
            <w:tcW w:w="0" w:type="auto"/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05549D" w:rsidTr="00857CB9">
        <w:tc>
          <w:tcPr>
            <w:tcW w:w="0" w:type="auto"/>
            <w:vAlign w:val="center"/>
          </w:tcPr>
          <w:p w:rsidR="0005549D" w:rsidRDefault="0005549D" w:rsidP="00857CB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Фронтофис Мениджър</w:t>
            </w:r>
          </w:p>
        </w:tc>
        <w:tc>
          <w:tcPr>
            <w:tcW w:w="0" w:type="auto"/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05549D" w:rsidTr="00857CB9">
        <w:tc>
          <w:tcPr>
            <w:tcW w:w="0" w:type="auto"/>
            <w:vAlign w:val="center"/>
          </w:tcPr>
          <w:p w:rsidR="0005549D" w:rsidRDefault="0005549D" w:rsidP="00857CB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Специалист маркетинг и продажби/експерт-маркетинг</w:t>
            </w:r>
          </w:p>
        </w:tc>
        <w:tc>
          <w:tcPr>
            <w:tcW w:w="0" w:type="auto"/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05549D" w:rsidTr="00857CB9">
        <w:tc>
          <w:tcPr>
            <w:tcW w:w="0" w:type="auto"/>
            <w:vAlign w:val="center"/>
          </w:tcPr>
          <w:p w:rsidR="0005549D" w:rsidRDefault="0005549D" w:rsidP="00857CB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Старши администратор </w:t>
            </w:r>
          </w:p>
        </w:tc>
        <w:tc>
          <w:tcPr>
            <w:tcW w:w="0" w:type="auto"/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bookmarkStart w:id="0" w:name="_GoBack"/>
        <w:bookmarkEnd w:id="0"/>
      </w:tr>
      <w:tr w:rsidR="0005549D" w:rsidTr="00857CB9">
        <w:tc>
          <w:tcPr>
            <w:tcW w:w="0" w:type="auto"/>
            <w:vAlign w:val="center"/>
          </w:tcPr>
          <w:p w:rsidR="0005549D" w:rsidRDefault="0005549D" w:rsidP="00857CB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Администратор/рецепционист</w:t>
            </w:r>
          </w:p>
        </w:tc>
        <w:tc>
          <w:tcPr>
            <w:tcW w:w="0" w:type="auto"/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05549D" w:rsidTr="00857CB9">
        <w:tc>
          <w:tcPr>
            <w:tcW w:w="0" w:type="auto"/>
            <w:vAlign w:val="center"/>
          </w:tcPr>
          <w:p w:rsidR="0005549D" w:rsidRDefault="0005549D" w:rsidP="00857CB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Ръководител бизнес услуги</w:t>
            </w:r>
          </w:p>
        </w:tc>
        <w:tc>
          <w:tcPr>
            <w:tcW w:w="0" w:type="auto"/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05549D" w:rsidTr="00857CB9">
        <w:tc>
          <w:tcPr>
            <w:tcW w:w="0" w:type="auto"/>
            <w:vAlign w:val="center"/>
          </w:tcPr>
          <w:p w:rsidR="0005549D" w:rsidRDefault="0005549D" w:rsidP="00857CB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Старша камериерка</w:t>
            </w:r>
          </w:p>
        </w:tc>
        <w:tc>
          <w:tcPr>
            <w:tcW w:w="0" w:type="auto"/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05549D" w:rsidTr="00857CB9">
        <w:tc>
          <w:tcPr>
            <w:tcW w:w="0" w:type="auto"/>
            <w:vAlign w:val="center"/>
          </w:tcPr>
          <w:p w:rsidR="0005549D" w:rsidRDefault="0005549D" w:rsidP="00857CB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Камериерка</w:t>
            </w:r>
          </w:p>
        </w:tc>
        <w:tc>
          <w:tcPr>
            <w:tcW w:w="0" w:type="auto"/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05549D" w:rsidTr="00857CB9">
        <w:tc>
          <w:tcPr>
            <w:tcW w:w="0" w:type="auto"/>
            <w:vAlign w:val="center"/>
          </w:tcPr>
          <w:p w:rsidR="0005549D" w:rsidRDefault="0005549D" w:rsidP="00857CB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Консиерж</w:t>
            </w:r>
          </w:p>
        </w:tc>
        <w:tc>
          <w:tcPr>
            <w:tcW w:w="0" w:type="auto"/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05549D" w:rsidTr="00857CB9">
        <w:tc>
          <w:tcPr>
            <w:tcW w:w="0" w:type="auto"/>
            <w:vAlign w:val="center"/>
          </w:tcPr>
          <w:p w:rsidR="0005549D" w:rsidRDefault="0005549D" w:rsidP="00857CB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Портиер/пиколо/лифтбой</w:t>
            </w:r>
          </w:p>
        </w:tc>
        <w:tc>
          <w:tcPr>
            <w:tcW w:w="0" w:type="auto"/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05549D" w:rsidTr="00857CB9"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Общ брой</w:t>
            </w:r>
          </w:p>
          <w:p w:rsidR="0005549D" w:rsidRPr="00BB6EB1" w:rsidRDefault="0005549D" w:rsidP="00857CB9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0" w:type="auto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jc w:val="center"/>
              <w:rPr>
                <w:color w:val="000000"/>
                <w:lang w:val="en-US"/>
              </w:rPr>
            </w:pPr>
          </w:p>
          <w:p w:rsidR="0005549D" w:rsidRDefault="0005549D" w:rsidP="00857CB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Сезонно заети (бр.)</w:t>
            </w:r>
          </w:p>
          <w:p w:rsidR="0005549D" w:rsidRPr="00BB6EB1" w:rsidRDefault="0005549D" w:rsidP="00857CB9">
            <w:pPr>
              <w:jc w:val="center"/>
              <w:rPr>
                <w:color w:val="000000"/>
                <w:lang w:val="en-US"/>
              </w:rPr>
            </w:pPr>
          </w:p>
          <w:p w:rsidR="0005549D" w:rsidRPr="00BB6EB1" w:rsidRDefault="0005549D" w:rsidP="00857CB9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Целогодишно заети (бр.)</w:t>
            </w:r>
          </w:p>
          <w:p w:rsidR="0005549D" w:rsidRPr="00BB6EB1" w:rsidRDefault="0005549D" w:rsidP="00857CB9">
            <w:pPr>
              <w:jc w:val="center"/>
              <w:rPr>
                <w:color w:val="000000"/>
                <w:lang w:val="en-US"/>
              </w:rPr>
            </w:pPr>
          </w:p>
        </w:tc>
      </w:tr>
      <w:tr w:rsidR="0005549D" w:rsidTr="00857CB9"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Default="0005549D" w:rsidP="00857CB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Дата и място</w:t>
            </w:r>
          </w:p>
        </w:tc>
        <w:tc>
          <w:tcPr>
            <w:tcW w:w="0" w:type="auto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5549D" w:rsidRPr="004B3CA8" w:rsidRDefault="0005549D" w:rsidP="00857CB9">
            <w:pPr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</w:rPr>
              <w:t>Име, фамилия, длъжност</w:t>
            </w:r>
          </w:p>
          <w:p w:rsidR="0005549D" w:rsidRPr="004B3CA8" w:rsidRDefault="0005549D" w:rsidP="00857CB9">
            <w:pPr>
              <w:jc w:val="both"/>
              <w:rPr>
                <w:color w:val="000000"/>
                <w:lang w:val="ru-RU"/>
              </w:rPr>
            </w:pPr>
          </w:p>
          <w:p w:rsidR="0005549D" w:rsidRPr="004B3CA8" w:rsidRDefault="0005549D" w:rsidP="00857CB9">
            <w:pPr>
              <w:jc w:val="both"/>
              <w:rPr>
                <w:color w:val="000000"/>
                <w:lang w:val="ru-RU"/>
              </w:rPr>
            </w:pPr>
          </w:p>
          <w:p w:rsidR="0005549D" w:rsidRPr="004B3CA8" w:rsidRDefault="0005549D" w:rsidP="00857CB9">
            <w:pPr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</w:rPr>
              <w:t>Подпис и печат</w:t>
            </w:r>
          </w:p>
          <w:p w:rsidR="0005549D" w:rsidRPr="004B3CA8" w:rsidRDefault="0005549D" w:rsidP="00857CB9">
            <w:pPr>
              <w:jc w:val="both"/>
              <w:rPr>
                <w:color w:val="000000"/>
                <w:lang w:val="ru-RU"/>
              </w:rPr>
            </w:pPr>
          </w:p>
        </w:tc>
      </w:tr>
      <w:tr w:rsidR="0005549D" w:rsidTr="00857CB9"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549D" w:rsidRDefault="0005549D" w:rsidP="00857CB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</w:tbl>
    <w:p w:rsidR="0005549D" w:rsidRDefault="0005549D" w:rsidP="00857CB9">
      <w:pPr>
        <w:jc w:val="both"/>
        <w:rPr>
          <w:color w:val="000000"/>
        </w:rPr>
      </w:pPr>
      <w:r>
        <w:rPr>
          <w:color w:val="000000"/>
          <w:lang w:val="en-US"/>
        </w:rPr>
        <w:t> </w:t>
      </w:r>
    </w:p>
    <w:p w:rsidR="0005549D" w:rsidRDefault="0005549D" w:rsidP="00857CB9">
      <w:pPr>
        <w:jc w:val="both"/>
        <w:rPr>
          <w:color w:val="000000"/>
        </w:rPr>
      </w:pPr>
    </w:p>
    <w:p w:rsidR="0005549D" w:rsidRDefault="0005549D" w:rsidP="00857CB9">
      <w:pPr>
        <w:jc w:val="both"/>
        <w:rPr>
          <w:color w:val="000000"/>
        </w:rPr>
      </w:pPr>
    </w:p>
    <w:p w:rsidR="0005549D" w:rsidRPr="000E3489" w:rsidRDefault="0005549D" w:rsidP="00857CB9">
      <w:pPr>
        <w:jc w:val="both"/>
        <w:rPr>
          <w:color w:val="000000"/>
          <w:lang w:val="ru-RU"/>
        </w:rPr>
      </w:pPr>
    </w:p>
    <w:p w:rsidR="0005549D" w:rsidRDefault="0005549D" w:rsidP="00857CB9">
      <w:pPr>
        <w:jc w:val="both"/>
        <w:rPr>
          <w:color w:val="000000"/>
          <w:lang w:val="en-US"/>
        </w:rPr>
      </w:pPr>
    </w:p>
    <w:p w:rsidR="0005549D" w:rsidRPr="00E67091" w:rsidRDefault="0005549D" w:rsidP="000E3489">
      <w:pPr>
        <w:rPr>
          <w:sz w:val="16"/>
          <w:szCs w:val="16"/>
        </w:rPr>
      </w:pPr>
      <w:r w:rsidRPr="00E67091">
        <w:rPr>
          <w:sz w:val="16"/>
          <w:szCs w:val="16"/>
        </w:rPr>
        <w:t>Община Първомай е Администратор на лични данни с идентификационен номер 39394 и представител кмета на Община Първомай. Предоставените от Вас лични данни, при условията на чл. 19 от ЗЗЛД, се събират и обработват за нуждите на административната услуга, поискана от Вас и могат да бъдат коригирани по Ваше искане. Достъп до информация за личните Ви данни е гарантиран в хода на цялата процедура. Трети лица могат да получат информация само по реда и при условия на закона. Непредставянето на личните данни, които се изискват от закон, може да доведе до прекратяване на производството.</w:t>
      </w:r>
    </w:p>
    <w:p w:rsidR="0005549D" w:rsidRPr="000E3489" w:rsidRDefault="0005549D" w:rsidP="00857CB9">
      <w:pPr>
        <w:jc w:val="both"/>
        <w:rPr>
          <w:color w:val="000000"/>
        </w:rPr>
      </w:pPr>
    </w:p>
    <w:p w:rsidR="0005549D" w:rsidRDefault="0005549D" w:rsidP="00857CB9">
      <w:pPr>
        <w:jc w:val="both"/>
        <w:rPr>
          <w:color w:val="000000"/>
        </w:rPr>
      </w:pPr>
    </w:p>
    <w:p w:rsidR="0005549D" w:rsidRDefault="0005549D" w:rsidP="00857CB9">
      <w:pPr>
        <w:jc w:val="both"/>
        <w:rPr>
          <w:color w:val="000000"/>
        </w:rPr>
      </w:pPr>
    </w:p>
    <w:p w:rsidR="0005549D" w:rsidRDefault="0005549D" w:rsidP="00857CB9">
      <w:pPr>
        <w:jc w:val="both"/>
        <w:rPr>
          <w:color w:val="000000"/>
        </w:rPr>
      </w:pPr>
    </w:p>
    <w:p w:rsidR="0005549D" w:rsidRDefault="0005549D"/>
    <w:sectPr w:rsidR="0005549D" w:rsidSect="005E70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7CB9"/>
    <w:rsid w:val="0005549D"/>
    <w:rsid w:val="000E3489"/>
    <w:rsid w:val="004B3CA8"/>
    <w:rsid w:val="00515BBC"/>
    <w:rsid w:val="005E7068"/>
    <w:rsid w:val="006D01C1"/>
    <w:rsid w:val="0072404C"/>
    <w:rsid w:val="00857CB9"/>
    <w:rsid w:val="008D4839"/>
    <w:rsid w:val="009E37E7"/>
    <w:rsid w:val="00A11985"/>
    <w:rsid w:val="00BB6EB1"/>
    <w:rsid w:val="00DA0D58"/>
    <w:rsid w:val="00E3732B"/>
    <w:rsid w:val="00E67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CB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57CB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204</Words>
  <Characters>1164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Tvasileva</dc:creator>
  <cp:keywords/>
  <dc:description/>
  <cp:lastModifiedBy>Administrator</cp:lastModifiedBy>
  <cp:revision>4</cp:revision>
  <dcterms:created xsi:type="dcterms:W3CDTF">2016-01-05T09:27:00Z</dcterms:created>
  <dcterms:modified xsi:type="dcterms:W3CDTF">2018-05-28T06:38:00Z</dcterms:modified>
</cp:coreProperties>
</file>